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A00" w:rsidRDefault="00AE4A00" w:rsidP="00AE4A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HEPWORTH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AE4A00" w:rsidRDefault="00AE4A00" w:rsidP="00AE4A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4A00" w:rsidRDefault="00AE4A00" w:rsidP="00AE4A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4A00" w:rsidRDefault="00AE4A00" w:rsidP="00AE4A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Joan(q.v.).    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21-375)</w:t>
      </w:r>
    </w:p>
    <w:p w:rsidR="00AE4A00" w:rsidRDefault="00AE4A00" w:rsidP="00AE4A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4A00" w:rsidRDefault="00AE4A00" w:rsidP="00AE4A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4A00" w:rsidRDefault="00AE4A00" w:rsidP="00AE4A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Mar.1420</w:t>
      </w:r>
      <w:r>
        <w:rPr>
          <w:rFonts w:ascii="Times New Roman" w:hAnsi="Times New Roman" w:cs="Times New Roman"/>
          <w:sz w:val="24"/>
          <w:szCs w:val="24"/>
        </w:rPr>
        <w:tab/>
        <w:t xml:space="preserve">They were </w:t>
      </w:r>
      <w:r>
        <w:rPr>
          <w:rFonts w:ascii="Times New Roman" w:hAnsi="Times New Roman" w:cs="Times New Roman"/>
          <w:sz w:val="24"/>
          <w:szCs w:val="24"/>
        </w:rPr>
        <w:t>tenant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of the manor of Hooton Pagnell, West Riding of Yorkshire.</w:t>
      </w:r>
    </w:p>
    <w:p w:rsidR="00AE4A00" w:rsidRDefault="00AE4A00" w:rsidP="00AE4A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  <w:bookmarkStart w:id="0" w:name="_GoBack"/>
      <w:bookmarkEnd w:id="0"/>
    </w:p>
    <w:p w:rsidR="00AE4A00" w:rsidRDefault="00AE4A00" w:rsidP="00AE4A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4A00" w:rsidRDefault="00AE4A00" w:rsidP="00AE4A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4A00" w:rsidRDefault="00AE4A00" w:rsidP="00AE4A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 2016</w:t>
      </w:r>
    </w:p>
    <w:p w:rsidR="006B2F86" w:rsidRPr="00AE4A00" w:rsidRDefault="00AE4A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AE4A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A00" w:rsidRDefault="00AE4A00" w:rsidP="00E71FC3">
      <w:pPr>
        <w:spacing w:after="0" w:line="240" w:lineRule="auto"/>
      </w:pPr>
      <w:r>
        <w:separator/>
      </w:r>
    </w:p>
  </w:endnote>
  <w:endnote w:type="continuationSeparator" w:id="0">
    <w:p w:rsidR="00AE4A00" w:rsidRDefault="00AE4A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A00" w:rsidRDefault="00AE4A00" w:rsidP="00E71FC3">
      <w:pPr>
        <w:spacing w:after="0" w:line="240" w:lineRule="auto"/>
      </w:pPr>
      <w:r>
        <w:separator/>
      </w:r>
    </w:p>
  </w:footnote>
  <w:footnote w:type="continuationSeparator" w:id="0">
    <w:p w:rsidR="00AE4A00" w:rsidRDefault="00AE4A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A00"/>
    <w:rsid w:val="00AB52E8"/>
    <w:rsid w:val="00AE4A00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83566"/>
  <w15:chartTrackingRefBased/>
  <w15:docId w15:val="{3E1C9D60-B5AF-4D70-A21A-130F5D26B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2016-05-30T16:44:00Z</dcterms:created>
  <dcterms:modified xsi:type="dcterms:W3CDTF">2016-05-30T16:45:00Z</dcterms:modified>
</cp:coreProperties>
</file>